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31161" w14:textId="0E5550BF" w:rsidR="00884938" w:rsidRPr="00E77870" w:rsidRDefault="00884938" w:rsidP="00884938">
      <w:pPr>
        <w:pStyle w:val="NoSpacing"/>
      </w:pPr>
      <w:r w:rsidRPr="003E3CA2">
        <w:rPr>
          <w:noProof/>
          <w:u w:val="single"/>
        </w:rPr>
        <w:t>Harman</w:t>
      </w:r>
      <w:r w:rsidR="00076FBE">
        <w:rPr>
          <w:noProof/>
          <w:u w:val="single"/>
        </w:rPr>
        <w:t xml:space="preserve"> (Herman)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GOLDSMYTH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64</w:t>
      </w:r>
      <w:r w:rsidRPr="00E77870">
        <w:t>)</w:t>
      </w:r>
    </w:p>
    <w:p w14:paraId="41DE8A15" w14:textId="7A077554" w:rsidR="00884938" w:rsidRDefault="00884938" w:rsidP="00884938">
      <w:pPr>
        <w:pStyle w:val="NoSpacing"/>
      </w:pPr>
      <w:r>
        <w:t xml:space="preserve">of York. </w:t>
      </w:r>
    </w:p>
    <w:p w14:paraId="11642B49" w14:textId="77777777" w:rsidR="00884938" w:rsidRDefault="00884938" w:rsidP="00884938">
      <w:pPr>
        <w:pStyle w:val="NoSpacing"/>
      </w:pPr>
    </w:p>
    <w:p w14:paraId="4ADD5953" w14:textId="77777777" w:rsidR="00884938" w:rsidRDefault="00884938" w:rsidP="00884938">
      <w:pPr>
        <w:pStyle w:val="NoSpacing"/>
      </w:pPr>
    </w:p>
    <w:p w14:paraId="28B89BC5" w14:textId="0B2D1A15" w:rsidR="00884938" w:rsidRDefault="00884938" w:rsidP="00884938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14:paraId="42B55BB4" w14:textId="3801CECF" w:rsidR="00076FBE" w:rsidRDefault="00076FBE" w:rsidP="00076FBE">
      <w:pPr>
        <w:spacing w:after="0" w:line="240" w:lineRule="auto"/>
      </w:pPr>
      <w:r>
        <w:t xml:space="preserve">  </w:t>
      </w:r>
      <w:r>
        <w:t>6 Oct.1478</w:t>
      </w:r>
      <w:r>
        <w:tab/>
        <w:t>He made a plaint of a debt of 40s 8d against John Nicholson of York(q.v.)</w:t>
      </w:r>
    </w:p>
    <w:p w14:paraId="428BEF6B" w14:textId="77777777" w:rsidR="00076FBE" w:rsidRDefault="00076FBE" w:rsidP="00076FBE">
      <w:pPr>
        <w:spacing w:after="0" w:line="240" w:lineRule="auto"/>
      </w:pPr>
      <w:r>
        <w:tab/>
      </w:r>
      <w:r>
        <w:tab/>
        <w:t>at York Sheriffs’ Court.</w:t>
      </w:r>
    </w:p>
    <w:p w14:paraId="5C4E4B8E" w14:textId="1D1C88F5" w:rsidR="00076FBE" w:rsidRDefault="00076FBE" w:rsidP="00076FBE">
      <w:pPr>
        <w:pStyle w:val="NoSpacing"/>
      </w:pPr>
      <w:r>
        <w:tab/>
      </w:r>
      <w:r>
        <w:tab/>
        <w:t xml:space="preserve">(“Sheriffs’ Court Books of the City of York” </w:t>
      </w:r>
      <w:proofErr w:type="spellStart"/>
      <w:r>
        <w:t>P.</w:t>
      </w:r>
      <w:proofErr w:type="gramStart"/>
      <w:r>
        <w:t>M.Stell</w:t>
      </w:r>
      <w:proofErr w:type="spellEnd"/>
      <w:proofErr w:type="gramEnd"/>
      <w:r>
        <w:t xml:space="preserve"> p.11)</w:t>
      </w:r>
      <w:r>
        <w:t xml:space="preserve"> </w:t>
      </w:r>
    </w:p>
    <w:p w14:paraId="4D3CAD81" w14:textId="77777777" w:rsidR="00884938" w:rsidRDefault="00884938" w:rsidP="00884938">
      <w:pPr>
        <w:pStyle w:val="NoSpacing"/>
      </w:pPr>
    </w:p>
    <w:p w14:paraId="2BD91F02" w14:textId="77777777" w:rsidR="00884938" w:rsidRDefault="00884938" w:rsidP="00884938">
      <w:pPr>
        <w:pStyle w:val="NoSpacing"/>
      </w:pPr>
    </w:p>
    <w:p w14:paraId="43874DD8" w14:textId="3867B929" w:rsidR="00E47068" w:rsidRDefault="00884938" w:rsidP="00884938">
      <w:pPr>
        <w:pStyle w:val="NoSpacing"/>
      </w:pPr>
      <w:r>
        <w:t>26 April 2014</w:t>
      </w:r>
    </w:p>
    <w:p w14:paraId="7E372B30" w14:textId="7FFD2946" w:rsidR="00076FBE" w:rsidRPr="00C009D8" w:rsidRDefault="00076FBE" w:rsidP="00884938">
      <w:pPr>
        <w:pStyle w:val="NoSpacing"/>
      </w:pPr>
      <w:r>
        <w:t>2 July 2018</w:t>
      </w:r>
      <w:bookmarkStart w:id="0" w:name="_GoBack"/>
      <w:bookmarkEnd w:id="0"/>
    </w:p>
    <w:sectPr w:rsidR="00076FBE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078EF" w14:textId="77777777" w:rsidR="00884938" w:rsidRDefault="00884938" w:rsidP="00920DE3">
      <w:pPr>
        <w:spacing w:after="0" w:line="240" w:lineRule="auto"/>
      </w:pPr>
      <w:r>
        <w:separator/>
      </w:r>
    </w:p>
  </w:endnote>
  <w:endnote w:type="continuationSeparator" w:id="0">
    <w:p w14:paraId="20BE11A5" w14:textId="77777777" w:rsidR="00884938" w:rsidRDefault="008849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749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B066C" w14:textId="77777777" w:rsidR="00C009D8" w:rsidRPr="00C009D8" w:rsidRDefault="00C009D8">
    <w:pPr>
      <w:pStyle w:val="Footer"/>
    </w:pPr>
    <w:r>
      <w:t>Copyright I.S.Rogers 9 August 2013</w:t>
    </w:r>
  </w:p>
  <w:p w14:paraId="54B2328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98B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22133" w14:textId="77777777" w:rsidR="00884938" w:rsidRDefault="00884938" w:rsidP="00920DE3">
      <w:pPr>
        <w:spacing w:after="0" w:line="240" w:lineRule="auto"/>
      </w:pPr>
      <w:r>
        <w:separator/>
      </w:r>
    </w:p>
  </w:footnote>
  <w:footnote w:type="continuationSeparator" w:id="0">
    <w:p w14:paraId="7C82A868" w14:textId="77777777" w:rsidR="00884938" w:rsidRDefault="008849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947F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4811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967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938"/>
    <w:rsid w:val="00076FBE"/>
    <w:rsid w:val="00120749"/>
    <w:rsid w:val="00624CAE"/>
    <w:rsid w:val="0088493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FADB5"/>
  <w15:docId w15:val="{2E42858C-8656-440A-A84F-272BAB447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2014-07-27T20:43:00Z</dcterms:created>
  <dcterms:modified xsi:type="dcterms:W3CDTF">2018-07-02T15:40:00Z</dcterms:modified>
</cp:coreProperties>
</file>